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E0D" w:rsidRDefault="00775E0D"/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177"/>
        <w:gridCol w:w="3260"/>
        <w:gridCol w:w="4925"/>
      </w:tblGrid>
      <w:tr w:rsidR="00775E0D" w:rsidRPr="0079351A" w:rsidTr="00775E0D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775E0D" w:rsidRPr="0079351A" w:rsidRDefault="00775E0D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 5</w:t>
            </w:r>
          </w:p>
        </w:tc>
        <w:tc>
          <w:tcPr>
            <w:tcW w:w="4437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775E0D" w:rsidRPr="0079351A" w:rsidRDefault="00775E0D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 w:rsidR="00C2409C" w:rsidRPr="00C2409C">
              <w:rPr>
                <w:rFonts w:cs="Arial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775E0D" w:rsidRPr="0079351A" w:rsidRDefault="00775E0D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Pr="006D6E94">
              <w:rPr>
                <w:rFonts w:cs="Arial"/>
                <w:b/>
                <w:iCs/>
                <w:sz w:val="28"/>
                <w:szCs w:val="28"/>
              </w:rPr>
              <w:t>1.1</w:t>
            </w:r>
          </w:p>
        </w:tc>
      </w:tr>
      <w:tr w:rsidR="00100A58" w:rsidRPr="00572414" w:rsidTr="00775E0D">
        <w:tblPrEx>
          <w:jc w:val="left"/>
        </w:tblPrEx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="00345922" w:rsidRPr="0001741D">
              <w:rPr>
                <w:b/>
                <w:i/>
                <w:iCs/>
              </w:rPr>
              <w:t xml:space="preserve">„Ausdauer macht Spaß!“ </w:t>
            </w:r>
            <w:r w:rsidR="00345922" w:rsidRPr="0001741D">
              <w:rPr>
                <w:iCs/>
              </w:rPr>
              <w:t xml:space="preserve">– In unterschiedlichen spielerischen Belastungssituationen die Reaktionen des </w:t>
            </w:r>
            <w:r w:rsidR="00345922">
              <w:rPr>
                <w:iCs/>
              </w:rPr>
              <w:t xml:space="preserve">eigenen </w:t>
            </w:r>
            <w:r w:rsidR="00345922" w:rsidRPr="0001741D">
              <w:rPr>
                <w:iCs/>
              </w:rPr>
              <w:t>Körpers kennen lernen und beschreiben</w:t>
            </w:r>
          </w:p>
        </w:tc>
      </w:tr>
      <w:tr w:rsidR="00345922" w:rsidRPr="00572414" w:rsidTr="008D6C61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BE4D5"/>
            <w:tcMar>
              <w:top w:w="57" w:type="dxa"/>
              <w:bottom w:w="57" w:type="dxa"/>
            </w:tcMar>
          </w:tcPr>
          <w:p w:rsidR="00345922" w:rsidRPr="00572414" w:rsidRDefault="00345922" w:rsidP="00345922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F01768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1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Den Körper wahrnehmen und Bewegung</w:t>
            </w:r>
            <w:r>
              <w:rPr>
                <w:rFonts w:cs="Arial"/>
                <w:b/>
                <w:iCs/>
                <w:szCs w:val="24"/>
              </w:rPr>
              <w:t>s</w:t>
            </w:r>
            <w:r>
              <w:rPr>
                <w:rFonts w:cs="Arial"/>
                <w:b/>
                <w:iCs/>
                <w:szCs w:val="24"/>
              </w:rPr>
              <w:t>fähigkeiten ausprägen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01768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:rsidR="00F01768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d – Leistung</w:t>
            </w:r>
          </w:p>
          <w:p w:rsidR="00345922" w:rsidRPr="00387AA9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 xml:space="preserve">f </w:t>
            </w:r>
            <w:r w:rsidR="00F01768">
              <w:rPr>
                <w:rFonts w:cs="Arial"/>
                <w:b/>
                <w:iCs/>
                <w:szCs w:val="24"/>
              </w:rPr>
              <w:t>–</w:t>
            </w:r>
            <w:r>
              <w:rPr>
                <w:rFonts w:cs="Arial"/>
                <w:b/>
                <w:iCs/>
                <w:szCs w:val="24"/>
              </w:rPr>
              <w:t xml:space="preserve"> Gesundheit</w:t>
            </w:r>
            <w:r w:rsidR="00F01768">
              <w:rPr>
                <w:rFonts w:cs="Arial"/>
                <w:b/>
                <w:iCs/>
                <w:szCs w:val="24"/>
              </w:rPr>
              <w:t xml:space="preserve"> </w:t>
            </w:r>
          </w:p>
        </w:tc>
      </w:tr>
      <w:tr w:rsidR="00345922" w:rsidRPr="00572414" w:rsidTr="00775E0D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 w:rsidR="001B404F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345922" w:rsidRPr="00387AA9" w:rsidRDefault="00632B70" w:rsidP="00345922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a</w:t>
            </w:r>
            <w:bookmarkStart w:id="0" w:name="_GoBack"/>
            <w:bookmarkEnd w:id="0"/>
            <w:r w:rsidR="00345922">
              <w:rPr>
                <w:rFonts w:cs="Arial"/>
                <w:iCs/>
                <w:szCs w:val="24"/>
              </w:rPr>
              <w:t>erobe Ausdauerfähigkeit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345922" w:rsidRDefault="00345922" w:rsidP="00345922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 xml:space="preserve">Faktoren sportlicher Leistungsfähigkeit </w:t>
            </w:r>
            <w:r w:rsidR="00F01768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d</w:t>
            </w:r>
            <w:r w:rsidR="00F01768">
              <w:rPr>
                <w:rFonts w:cs="Arial"/>
                <w:iCs/>
                <w:szCs w:val="24"/>
              </w:rPr>
              <w:t>]</w:t>
            </w:r>
          </w:p>
          <w:p w:rsidR="00345922" w:rsidRPr="00FD4FCE" w:rsidRDefault="00345922" w:rsidP="00345922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 w:rsidRPr="008E637D">
              <w:rPr>
                <w:rFonts w:cs="Arial"/>
                <w:iCs/>
                <w:szCs w:val="24"/>
              </w:rPr>
              <w:t>Gesundheitlicher Nutzen und Risiken des Sporttreibens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="00F01768" w:rsidRPr="00F01768">
              <w:rPr>
                <w:rFonts w:cs="Arial"/>
                <w:iCs/>
                <w:szCs w:val="24"/>
              </w:rPr>
              <w:t>[</w:t>
            </w:r>
            <w:r w:rsidR="00F01768">
              <w:rPr>
                <w:rFonts w:cs="Arial"/>
                <w:iCs/>
                <w:szCs w:val="24"/>
              </w:rPr>
              <w:t>f</w:t>
            </w:r>
            <w:r w:rsidR="00F01768" w:rsidRPr="00F01768">
              <w:rPr>
                <w:rFonts w:cs="Arial"/>
                <w:iCs/>
                <w:szCs w:val="24"/>
              </w:rPr>
              <w:t>]</w:t>
            </w:r>
          </w:p>
        </w:tc>
      </w:tr>
      <w:tr w:rsidR="00345922" w:rsidRPr="00572414" w:rsidTr="00775E0D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:rsidR="00345922" w:rsidRPr="00572414" w:rsidRDefault="00345922" w:rsidP="00345922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:rsidR="00345922" w:rsidRDefault="00345922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323" w:hanging="244"/>
              <w:contextualSpacing w:val="0"/>
              <w:jc w:val="left"/>
              <w:rPr>
                <w:rFonts w:cs="Arial"/>
                <w:szCs w:val="24"/>
              </w:rPr>
            </w:pPr>
            <w:r w:rsidRPr="00C261E2">
              <w:rPr>
                <w:rFonts w:cs="Arial"/>
                <w:szCs w:val="24"/>
              </w:rPr>
              <w:t>eine aerobe Ausdauerleistung ohne Unterbrechung im Schwimmen (15 min, beliebige Schwimmart, mind. 200m) und in einem weiteren Bewegungsfeld über einen je nach Sportart angemessenen Zei</w:t>
            </w:r>
            <w:r w:rsidRPr="00C261E2">
              <w:rPr>
                <w:rFonts w:cs="Arial"/>
                <w:szCs w:val="24"/>
              </w:rPr>
              <w:t>t</w:t>
            </w:r>
            <w:r w:rsidRPr="00C261E2">
              <w:rPr>
                <w:rFonts w:cs="Arial"/>
                <w:szCs w:val="24"/>
              </w:rPr>
              <w:t xml:space="preserve">raum (z.B. </w:t>
            </w:r>
            <w:r w:rsidRPr="00345922">
              <w:rPr>
                <w:rFonts w:cs="Arial"/>
                <w:b/>
                <w:szCs w:val="24"/>
              </w:rPr>
              <w:t>Laufen 15 min</w:t>
            </w:r>
            <w:r w:rsidRPr="00C261E2">
              <w:rPr>
                <w:rFonts w:cs="Arial"/>
                <w:szCs w:val="24"/>
              </w:rPr>
              <w:t>, Aerobic 15 min, Radfa</w:t>
            </w:r>
            <w:r w:rsidRPr="00C261E2">
              <w:rPr>
                <w:rFonts w:cs="Arial"/>
                <w:szCs w:val="24"/>
              </w:rPr>
              <w:t>h</w:t>
            </w:r>
            <w:r w:rsidRPr="00C261E2">
              <w:rPr>
                <w:rFonts w:cs="Arial"/>
                <w:szCs w:val="24"/>
              </w:rPr>
              <w:t>ren 30 min) erbringen</w:t>
            </w:r>
            <w:r>
              <w:rPr>
                <w:rFonts w:cs="Arial"/>
                <w:szCs w:val="24"/>
              </w:rPr>
              <w:t xml:space="preserve"> [6 BWK 1.4]</w:t>
            </w:r>
          </w:p>
          <w:p w:rsidR="00345922" w:rsidRPr="00572414" w:rsidRDefault="00345922" w:rsidP="00345922">
            <w:pPr>
              <w:pStyle w:val="Listenabsatz"/>
              <w:spacing w:before="120" w:after="120"/>
              <w:ind w:left="323"/>
              <w:contextualSpacing w:val="0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:rsidR="00345922" w:rsidRDefault="00345922" w:rsidP="00345922">
            <w:pPr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:rsidR="00345922" w:rsidRDefault="00345922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psycho-physische Leistungsfaktoren (u.a. Anstrengungsbereitschaft, Konzentrations-fähigkeit) in unterschiedlichen Anforderungssituationen benennen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Pr="004F34C3">
              <w:rPr>
                <w:rFonts w:cs="Arial"/>
                <w:iCs/>
                <w:szCs w:val="24"/>
              </w:rPr>
              <w:t xml:space="preserve">[6 SK </w:t>
            </w:r>
            <w:r w:rsidR="00C2409C">
              <w:rPr>
                <w:rFonts w:cs="Arial"/>
                <w:iCs/>
                <w:szCs w:val="24"/>
              </w:rPr>
              <w:t>d</w:t>
            </w:r>
            <w:r>
              <w:rPr>
                <w:rFonts w:cs="Arial"/>
                <w:iCs/>
                <w:szCs w:val="24"/>
              </w:rPr>
              <w:t>2</w:t>
            </w:r>
            <w:r w:rsidRPr="004F34C3">
              <w:rPr>
                <w:rFonts w:cs="Arial"/>
                <w:iCs/>
                <w:szCs w:val="24"/>
              </w:rPr>
              <w:t>]</w:t>
            </w:r>
          </w:p>
          <w:p w:rsidR="00345922" w:rsidRPr="007C0EA4" w:rsidRDefault="00345922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psycho-physische Reaktionen des Körpers in sportlichen Anford</w:t>
            </w:r>
            <w:r>
              <w:rPr>
                <w:rFonts w:cs="Arial"/>
                <w:iCs/>
                <w:szCs w:val="24"/>
              </w:rPr>
              <w:t>e</w:t>
            </w:r>
            <w:r w:rsidRPr="004F34C3">
              <w:rPr>
                <w:rFonts w:cs="Arial"/>
                <w:iCs/>
                <w:szCs w:val="24"/>
              </w:rPr>
              <w:t>rungssituationen beschreiben</w:t>
            </w:r>
            <w:r w:rsidRPr="007C0EA4">
              <w:rPr>
                <w:rFonts w:cs="Arial"/>
                <w:iCs/>
                <w:szCs w:val="24"/>
              </w:rPr>
              <w:t xml:space="preserve"> [</w:t>
            </w:r>
            <w:r>
              <w:rPr>
                <w:rFonts w:cs="Arial"/>
                <w:iCs/>
                <w:szCs w:val="24"/>
              </w:rPr>
              <w:t>6</w:t>
            </w:r>
            <w:r w:rsidRPr="007C0EA4">
              <w:rPr>
                <w:rFonts w:cs="Arial"/>
                <w:iCs/>
                <w:szCs w:val="24"/>
              </w:rPr>
              <w:t xml:space="preserve"> SK </w:t>
            </w:r>
            <w:r w:rsidR="00C2409C">
              <w:rPr>
                <w:rFonts w:cs="Arial"/>
                <w:iCs/>
                <w:szCs w:val="24"/>
              </w:rPr>
              <w:t>d</w:t>
            </w:r>
            <w:r>
              <w:rPr>
                <w:rFonts w:cs="Arial"/>
                <w:iCs/>
                <w:szCs w:val="24"/>
              </w:rPr>
              <w:t>3</w:t>
            </w:r>
            <w:r w:rsidRPr="007C0EA4">
              <w:rPr>
                <w:rFonts w:cs="Arial"/>
                <w:iCs/>
                <w:szCs w:val="24"/>
              </w:rPr>
              <w:t>]</w:t>
            </w:r>
          </w:p>
          <w:p w:rsidR="00345922" w:rsidRDefault="00345922" w:rsidP="00345922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:rsidR="00345922" w:rsidRPr="00572414" w:rsidRDefault="00345922" w:rsidP="00345922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</w:p>
          <w:p w:rsidR="00345922" w:rsidRPr="00387AA9" w:rsidRDefault="00345922" w:rsidP="00345922">
            <w:pPr>
              <w:spacing w:before="120" w:after="120"/>
              <w:ind w:left="79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  <w:p w:rsidR="00345922" w:rsidRPr="005833CF" w:rsidRDefault="00345922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körperliche Anstrengung anhand der Reaktionen des eigenen Körpers auf grundlegendem Niveau gesundheitsorientiert beurteilen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="007C0EA4" w:rsidRPr="007C0EA4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6</w:t>
            </w:r>
            <w:r w:rsidR="007C0EA4" w:rsidRPr="007C0EA4">
              <w:rPr>
                <w:rFonts w:cs="Arial"/>
                <w:iCs/>
                <w:szCs w:val="24"/>
              </w:rPr>
              <w:t xml:space="preserve"> </w:t>
            </w:r>
            <w:r>
              <w:rPr>
                <w:rFonts w:cs="Arial"/>
                <w:iCs/>
                <w:szCs w:val="24"/>
              </w:rPr>
              <w:t>U</w:t>
            </w:r>
            <w:r w:rsidR="007C0EA4" w:rsidRPr="007C0EA4">
              <w:rPr>
                <w:rFonts w:cs="Arial"/>
                <w:iCs/>
                <w:szCs w:val="24"/>
              </w:rPr>
              <w:t xml:space="preserve">K </w:t>
            </w:r>
            <w:r>
              <w:rPr>
                <w:rFonts w:cs="Arial"/>
                <w:iCs/>
                <w:szCs w:val="24"/>
              </w:rPr>
              <w:t>f1</w:t>
            </w:r>
            <w:r w:rsidR="007C0EA4" w:rsidRPr="007C0EA4">
              <w:rPr>
                <w:rFonts w:cs="Arial"/>
                <w:iCs/>
                <w:szCs w:val="24"/>
              </w:rPr>
              <w:t>]</w:t>
            </w:r>
          </w:p>
        </w:tc>
      </w:tr>
    </w:tbl>
    <w:p w:rsidR="00644764" w:rsidRDefault="00632B70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7707C"/>
    <w:rsid w:val="00087AD8"/>
    <w:rsid w:val="000A78BD"/>
    <w:rsid w:val="00100A58"/>
    <w:rsid w:val="00186EDD"/>
    <w:rsid w:val="001B404F"/>
    <w:rsid w:val="00240520"/>
    <w:rsid w:val="00345922"/>
    <w:rsid w:val="00387AA9"/>
    <w:rsid w:val="004463FD"/>
    <w:rsid w:val="00486418"/>
    <w:rsid w:val="005019E1"/>
    <w:rsid w:val="005207AD"/>
    <w:rsid w:val="00546081"/>
    <w:rsid w:val="005833CF"/>
    <w:rsid w:val="005E1A0E"/>
    <w:rsid w:val="00632B70"/>
    <w:rsid w:val="00645775"/>
    <w:rsid w:val="006D4858"/>
    <w:rsid w:val="006D6E94"/>
    <w:rsid w:val="00732A87"/>
    <w:rsid w:val="007430F4"/>
    <w:rsid w:val="00764DC6"/>
    <w:rsid w:val="00775E0D"/>
    <w:rsid w:val="007B2E77"/>
    <w:rsid w:val="007B4BEB"/>
    <w:rsid w:val="007C0EA4"/>
    <w:rsid w:val="00822167"/>
    <w:rsid w:val="008D6C61"/>
    <w:rsid w:val="008E637D"/>
    <w:rsid w:val="009C4EAD"/>
    <w:rsid w:val="00A20156"/>
    <w:rsid w:val="00A91DFF"/>
    <w:rsid w:val="00AF05EC"/>
    <w:rsid w:val="00B71CF5"/>
    <w:rsid w:val="00C2409C"/>
    <w:rsid w:val="00C261E2"/>
    <w:rsid w:val="00D062EF"/>
    <w:rsid w:val="00D219CA"/>
    <w:rsid w:val="00D8465C"/>
    <w:rsid w:val="00D9300F"/>
    <w:rsid w:val="00DE2FCF"/>
    <w:rsid w:val="00E54F8F"/>
    <w:rsid w:val="00EB746D"/>
    <w:rsid w:val="00EE36BA"/>
    <w:rsid w:val="00EF46C5"/>
    <w:rsid w:val="00F0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75E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5E0D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5E0D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5E0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5E0D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75E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5E0D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5E0D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5E0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5E0D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175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4</cp:revision>
  <dcterms:created xsi:type="dcterms:W3CDTF">2019-06-18T08:47:00Z</dcterms:created>
  <dcterms:modified xsi:type="dcterms:W3CDTF">2019-06-18T08:54:00Z</dcterms:modified>
</cp:coreProperties>
</file>